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NOON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Escheator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Norfolk and Suffolk.</w:t>
      </w: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Drawswerd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Aslakton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Querdelyng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Belyngford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F93B17" w:rsidRDefault="00F93B17" w:rsidP="00F93B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Blakeworth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93B17" w:rsidRDefault="00F93B17" w:rsidP="00F93B1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F93B17" w:rsidRDefault="00F93B17" w:rsidP="00F93B1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F93B17" w:rsidRDefault="00F93B17" w:rsidP="00F93B1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F93B17" w:rsidRPr="00F93B17" w:rsidRDefault="00F93B17" w:rsidP="00F93B1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93B1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4 March 2016</w:t>
      </w:r>
    </w:p>
    <w:p w:rsidR="006B2F86" w:rsidRPr="00E71FC3" w:rsidRDefault="00F93B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B17" w:rsidRDefault="00F93B17" w:rsidP="00E71FC3">
      <w:pPr>
        <w:spacing w:after="0" w:line="240" w:lineRule="auto"/>
      </w:pPr>
      <w:r>
        <w:separator/>
      </w:r>
    </w:p>
  </w:endnote>
  <w:endnote w:type="continuationSeparator" w:id="0">
    <w:p w:rsidR="00F93B17" w:rsidRDefault="00F93B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B17" w:rsidRDefault="00F93B17" w:rsidP="00E71FC3">
      <w:pPr>
        <w:spacing w:after="0" w:line="240" w:lineRule="auto"/>
      </w:pPr>
      <w:r>
        <w:separator/>
      </w:r>
    </w:p>
  </w:footnote>
  <w:footnote w:type="continuationSeparator" w:id="0">
    <w:p w:rsidR="00F93B17" w:rsidRDefault="00F93B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17"/>
    <w:rsid w:val="00AB52E8"/>
    <w:rsid w:val="00B16D3F"/>
    <w:rsid w:val="00E71FC3"/>
    <w:rsid w:val="00EF4813"/>
    <w:rsid w:val="00F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9CF232-93C6-4169-9123-9FBEEF0A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93B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2016-05-13T19:32:00Z</dcterms:created>
  <dcterms:modified xsi:type="dcterms:W3CDTF">2016-05-13T19:34:00Z</dcterms:modified>
</cp:coreProperties>
</file>